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0D5879" w14:textId="77777777" w:rsidR="002C7185" w:rsidRDefault="002C7185" w:rsidP="002C7185">
      <w:pPr>
        <w:pStyle w:val="NoSpacing"/>
        <w:jc w:val="both"/>
        <w:rPr>
          <w:rStyle w:val="Hyperlink"/>
        </w:rPr>
      </w:pPr>
      <w:r>
        <w:rPr>
          <w:color w:val="000000"/>
          <w:u w:val="single"/>
        </w:rPr>
        <w:t>John BOSTON</w:t>
      </w:r>
      <w:r>
        <w:rPr>
          <w:color w:val="000000"/>
        </w:rPr>
        <w:t xml:space="preserve">      </w:t>
      </w:r>
      <w:r w:rsidRPr="002C7185">
        <w:rPr>
          <w:rStyle w:val="Hyperlink"/>
          <w:u w:val="none"/>
        </w:rPr>
        <w:t>(fl.1415)</w:t>
      </w:r>
    </w:p>
    <w:p w14:paraId="3E0809C0" w14:textId="77777777" w:rsidR="002C7185" w:rsidRDefault="002C7185" w:rsidP="002C7185">
      <w:pPr>
        <w:pStyle w:val="NoSpacing"/>
        <w:jc w:val="both"/>
        <w:rPr>
          <w:color w:val="000000"/>
        </w:rPr>
      </w:pPr>
      <w:r>
        <w:rPr>
          <w:color w:val="000000"/>
        </w:rPr>
        <w:t>Archer.</w:t>
      </w:r>
    </w:p>
    <w:p w14:paraId="556AE4E3" w14:textId="77777777" w:rsidR="002C7185" w:rsidRDefault="002C7185" w:rsidP="002C7185">
      <w:pPr>
        <w:pStyle w:val="NoSpacing"/>
        <w:jc w:val="both"/>
        <w:rPr>
          <w:color w:val="000000"/>
        </w:rPr>
      </w:pPr>
    </w:p>
    <w:p w14:paraId="00DBC604" w14:textId="77777777" w:rsidR="002C7185" w:rsidRDefault="002C7185" w:rsidP="002C7185">
      <w:pPr>
        <w:pStyle w:val="NoSpacing"/>
        <w:jc w:val="both"/>
        <w:rPr>
          <w:color w:val="000000"/>
        </w:rPr>
      </w:pPr>
    </w:p>
    <w:p w14:paraId="0A482A00" w14:textId="77777777" w:rsidR="002C7185" w:rsidRDefault="002C7185" w:rsidP="002C7185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</w:t>
      </w:r>
      <w:bookmarkStart w:id="0" w:name="_GoBack"/>
      <w:bookmarkEnd w:id="0"/>
      <w:r>
        <w:t>edition to France.</w:t>
      </w:r>
    </w:p>
    <w:p w14:paraId="0D7FEB5D" w14:textId="77777777" w:rsidR="002C7185" w:rsidRDefault="002C7185" w:rsidP="002C7185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7F7517F3" w14:textId="77777777" w:rsidR="002C7185" w:rsidRDefault="002C7185" w:rsidP="002C7185">
      <w:pPr>
        <w:pStyle w:val="NoSpacing"/>
        <w:jc w:val="both"/>
        <w:rPr>
          <w:color w:val="000000"/>
        </w:rPr>
      </w:pPr>
    </w:p>
    <w:p w14:paraId="4A24C092" w14:textId="77777777" w:rsidR="002C7185" w:rsidRDefault="002C7185" w:rsidP="002C7185">
      <w:pPr>
        <w:pStyle w:val="NoSpacing"/>
        <w:jc w:val="both"/>
        <w:rPr>
          <w:color w:val="000000"/>
        </w:rPr>
      </w:pPr>
    </w:p>
    <w:p w14:paraId="7EFC89DC" w14:textId="77777777" w:rsidR="002C7185" w:rsidRDefault="002C7185" w:rsidP="002C7185">
      <w:pPr>
        <w:pStyle w:val="NoSpacing"/>
        <w:jc w:val="both"/>
        <w:rPr>
          <w:color w:val="000000"/>
        </w:rPr>
      </w:pPr>
      <w:r>
        <w:rPr>
          <w:color w:val="000000"/>
        </w:rPr>
        <w:t>27 March 2018</w:t>
      </w:r>
    </w:p>
    <w:p w14:paraId="53D121FE" w14:textId="77777777" w:rsidR="006B2F86" w:rsidRPr="00E71FC3" w:rsidRDefault="002C7185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49FE7" w14:textId="77777777" w:rsidR="002C7185" w:rsidRDefault="002C7185" w:rsidP="00E71FC3">
      <w:pPr>
        <w:spacing w:after="0" w:line="240" w:lineRule="auto"/>
      </w:pPr>
      <w:r>
        <w:separator/>
      </w:r>
    </w:p>
  </w:endnote>
  <w:endnote w:type="continuationSeparator" w:id="0">
    <w:p w14:paraId="09491C7D" w14:textId="77777777" w:rsidR="002C7185" w:rsidRDefault="002C718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39774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1E085" w14:textId="77777777" w:rsidR="002C7185" w:rsidRDefault="002C7185" w:rsidP="00E71FC3">
      <w:pPr>
        <w:spacing w:after="0" w:line="240" w:lineRule="auto"/>
      </w:pPr>
      <w:r>
        <w:separator/>
      </w:r>
    </w:p>
  </w:footnote>
  <w:footnote w:type="continuationSeparator" w:id="0">
    <w:p w14:paraId="53F20544" w14:textId="77777777" w:rsidR="002C7185" w:rsidRDefault="002C718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185"/>
    <w:rsid w:val="001A7C09"/>
    <w:rsid w:val="002C7185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CA3F5"/>
  <w15:chartTrackingRefBased/>
  <w15:docId w15:val="{8A11D5AE-F8A8-47EA-8E85-CC06FEB86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2C718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0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2019-12-12T21:02:00Z</dcterms:created>
  <dcterms:modified xsi:type="dcterms:W3CDTF">2019-12-12T21:02:00Z</dcterms:modified>
</cp:coreProperties>
</file>